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C0" w:rsidRPr="00772C90" w:rsidRDefault="002C4CC0" w:rsidP="002C4CC0">
      <w:pPr>
        <w:spacing w:line="2677" w:lineRule="exact"/>
        <w:jc w:val="left"/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bookmarkStart w:id="0" w:name="_GoBack"/>
      <w:bookmarkEnd w:id="0"/>
      <w:r w:rsidRPr="00772C90"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三十功名</w:t>
      </w:r>
    </w:p>
    <w:p w:rsidR="002C4CC0" w:rsidRPr="00772C90" w:rsidRDefault="002C4CC0" w:rsidP="002C4CC0">
      <w:pPr>
        <w:spacing w:line="2677" w:lineRule="exact"/>
        <w:jc w:val="left"/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 w:rsidRPr="00772C90"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尘与土八</w:t>
      </w:r>
    </w:p>
    <w:p w:rsidR="002C4CC0" w:rsidRPr="00772C90" w:rsidRDefault="002C4CC0" w:rsidP="002C4CC0">
      <w:pPr>
        <w:spacing w:line="2677" w:lineRule="exact"/>
        <w:jc w:val="left"/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 w:rsidRPr="00772C90"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十里路云</w:t>
      </w:r>
    </w:p>
    <w:p w:rsidR="008748BF" w:rsidRPr="00772C90" w:rsidRDefault="002C4CC0" w:rsidP="002C4CC0">
      <w:pPr>
        <w:spacing w:line="2677" w:lineRule="exact"/>
        <w:jc w:val="left"/>
        <w:rPr>
          <w:rFonts w:eastAsia="华文行楷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 w:rsidRPr="00772C90">
        <w:rPr>
          <w:rFonts w:eastAsia="华文行楷" w:hint="eastAsia"/>
          <w:outline/>
          <w:color w:val="FF0000"/>
          <w:sz w:val="240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和月　　</w:t>
      </w:r>
    </w:p>
    <w:sectPr w:rsidR="008748BF" w:rsidRPr="00772C90" w:rsidSect="002C4CC0">
      <w:headerReference w:type="default" r:id="rId6"/>
      <w:footerReference w:type="default" r:id="rId7"/>
      <w:pgSz w:w="11907" w:h="16839"/>
      <w:pgMar w:top="1728" w:right="600" w:bottom="1708" w:left="600" w:header="0" w:footer="0" w:gutter="0"/>
      <w:cols w:space="720"/>
      <w:docGrid w:type="snapToChars" w:linePitch="2680" w:charSpace="5051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EE8" w:rsidRDefault="00A52EE8" w:rsidP="004854BC">
      <w:r>
        <w:separator/>
      </w:r>
    </w:p>
  </w:endnote>
  <w:endnote w:type="continuationSeparator" w:id="0">
    <w:p w:rsidR="00A52EE8" w:rsidRDefault="00A52EE8" w:rsidP="0048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CC0" w:rsidRPr="002C4CC0" w:rsidRDefault="002C4CC0" w:rsidP="002C4CC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-2656840</wp:posOffset>
              </wp:positionV>
              <wp:extent cx="6798945" cy="0"/>
              <wp:effectExtent l="0" t="0" r="20955" b="19050"/>
              <wp:wrapNone/>
              <wp:docPr id="30" name="直接连接符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F8909E" id="直接连接符 30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209.2pt" to="535.35pt,-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-4356577</wp:posOffset>
              </wp:positionV>
              <wp:extent cx="6798945" cy="0"/>
              <wp:effectExtent l="0" t="0" r="20955" b="19050"/>
              <wp:wrapNone/>
              <wp:docPr id="29" name="直接连接符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86860" id="直接连接符 29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43.05pt" to="535.35pt,-3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5099209</wp:posOffset>
              </wp:positionH>
              <wp:positionV relativeFrom="paragraph">
                <wp:posOffset>-2656840</wp:posOffset>
              </wp:positionV>
              <wp:extent cx="1699736" cy="1699737"/>
              <wp:effectExtent l="0" t="0" r="34290" b="34290"/>
              <wp:wrapNone/>
              <wp:docPr id="25" name="直接连接符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699736" cy="1699737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4859D2" id="直接连接符 25" o:spid="_x0000_s1026" style="position:absolute;left:0;text-align:lef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5pt,-209.2pt" to="535.35pt,-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-2656840</wp:posOffset>
              </wp:positionV>
              <wp:extent cx="1699736" cy="1699737"/>
              <wp:effectExtent l="0" t="0" r="34290" b="34290"/>
              <wp:wrapNone/>
              <wp:docPr id="24" name="直接连接符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99736" cy="1699737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5BE875" id="直接连接符 24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209.2pt" to="133.85pt,-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3399472</wp:posOffset>
              </wp:positionH>
              <wp:positionV relativeFrom="paragraph">
                <wp:posOffset>-4356577</wp:posOffset>
              </wp:positionV>
              <wp:extent cx="3399473" cy="3399474"/>
              <wp:effectExtent l="0" t="0" r="29845" b="29845"/>
              <wp:wrapNone/>
              <wp:docPr id="23" name="直接连接符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399473" cy="3399474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CD0903" id="直接连接符 23" o:spid="_x0000_s1026" style="position:absolute;left:0;text-align:lef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5pt,-343.05pt" to="535.35pt,-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-4356577</wp:posOffset>
              </wp:positionV>
              <wp:extent cx="3399472" cy="3399474"/>
              <wp:effectExtent l="0" t="0" r="29845" b="29845"/>
              <wp:wrapNone/>
              <wp:docPr id="22" name="直接连接符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99472" cy="3399474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B4C533" id="直接连接符 22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43.05pt" to="267.65pt,-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-1806972</wp:posOffset>
              </wp:positionV>
              <wp:extent cx="6798945" cy="0"/>
              <wp:effectExtent l="0" t="0" r="20955" b="1905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4A0C85"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42.3pt" to="535.35pt,-1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-3506708</wp:posOffset>
              </wp:positionV>
              <wp:extent cx="6798945" cy="0"/>
              <wp:effectExtent l="0" t="0" r="20955" b="19050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9979B5" id="直接连接符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276.1pt" to="535.35pt,-2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EE8" w:rsidRDefault="00A52EE8" w:rsidP="004854BC">
      <w:r>
        <w:separator/>
      </w:r>
    </w:p>
  </w:footnote>
  <w:footnote w:type="continuationSeparator" w:id="0">
    <w:p w:rsidR="00A52EE8" w:rsidRDefault="00A52EE8" w:rsidP="00485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CC0" w:rsidRPr="002C4CC0" w:rsidRDefault="002C4CC0" w:rsidP="002C4CC0">
    <w:pPr>
      <w:pStyle w:val="a3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5099209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33" name="直接连接符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B81D07" id="直接连接符 33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5pt,86.4pt" to="401.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3399472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32" name="直接连接符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B2361F" id="直接连接符 32" o:spid="_x0000_s1026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5pt,86.4pt" to="267.6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1699736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31" name="直接连接符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E0BEA3" id="直接连接符 31" o:spid="_x0000_s1026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85pt,86.4pt" to="133.8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4496752</wp:posOffset>
              </wp:positionV>
              <wp:extent cx="6798945" cy="0"/>
              <wp:effectExtent l="0" t="0" r="20955" b="19050"/>
              <wp:wrapNone/>
              <wp:docPr id="28" name="直接连接符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9BE59F" id="直接连接符 28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54.05pt" to="535.35pt,3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2797016</wp:posOffset>
              </wp:positionV>
              <wp:extent cx="6798945" cy="0"/>
              <wp:effectExtent l="0" t="0" r="20955" b="19050"/>
              <wp:wrapNone/>
              <wp:docPr id="27" name="直接连接符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FDC3F3" id="直接连接符 27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20.25pt" to="535.35pt,2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6798945" cy="8498682"/>
              <wp:effectExtent l="0" t="0" r="20955" b="17145"/>
              <wp:wrapNone/>
              <wp:docPr id="26" name="矩形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98945" cy="8498682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chemeClr val="accent1">
                            <a:shade val="50000"/>
                          </a:schemeClr>
                        </a:solidFill>
                        <a:prstDash val="solid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356248" id="矩形 26" o:spid="_x0000_s1026" style="position:absolute;left:0;text-align:left;margin-left:0;margin-top:86.4pt;width:535.35pt;height:669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" filled="f" fillcolor="#4f81bd [3204]" strokecolor="#243f60 [1604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1699736</wp:posOffset>
              </wp:positionH>
              <wp:positionV relativeFrom="paragraph">
                <wp:posOffset>4496752</wp:posOffset>
              </wp:positionV>
              <wp:extent cx="5099209" cy="5099210"/>
              <wp:effectExtent l="0" t="0" r="25400" b="25400"/>
              <wp:wrapNone/>
              <wp:docPr id="21" name="直接连接符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099209" cy="50992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5D781D" id="直接连接符 21" o:spid="_x0000_s1026" style="position:absolute;left:0;text-align:lef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85pt,354.05pt" to="535.35pt,7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4496752</wp:posOffset>
              </wp:positionV>
              <wp:extent cx="5099209" cy="5099210"/>
              <wp:effectExtent l="0" t="0" r="25400" b="25400"/>
              <wp:wrapNone/>
              <wp:docPr id="20" name="直接连接符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99209" cy="50992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8937C2" id="直接连接符 20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54.05pt" to="401.5pt,7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2797016</wp:posOffset>
              </wp:positionV>
              <wp:extent cx="6798945" cy="6798946"/>
              <wp:effectExtent l="0" t="0" r="20955" b="20955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98945" cy="679894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68F0B2" id="直接连接符 19" o:spid="_x0000_s1026" style="position:absolute;left:0;text-align:lef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20.25pt" to="535.3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2797016</wp:posOffset>
              </wp:positionV>
              <wp:extent cx="6798945" cy="6798946"/>
              <wp:effectExtent l="0" t="0" r="20955" b="20955"/>
              <wp:wrapNone/>
              <wp:docPr id="18" name="直接连接符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679894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BBB3C0" id="直接连接符 18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20.25pt" to="535.3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6798945" cy="6798945"/>
              <wp:effectExtent l="0" t="0" r="20955" b="20955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98945" cy="67989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964CBF" id="直接连接符 17" o:spid="_x0000_s1026" style="position:absolute;left:0;text-align:lef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6.4pt" to="535.35pt,6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6798945" cy="6798945"/>
              <wp:effectExtent l="0" t="0" r="20955" b="20955"/>
              <wp:wrapNone/>
              <wp:docPr id="16" name="直接连接符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67989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D0ED48" id="直接连接符 16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6.4pt" to="535.35pt,6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5099209" cy="5099208"/>
              <wp:effectExtent l="0" t="0" r="25400" b="25400"/>
              <wp:wrapNone/>
              <wp:docPr id="15" name="直接连接符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099209" cy="509920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D8E400" id="直接连接符 15" o:spid="_x0000_s1026" style="position:absolute;left:0;text-align:lef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6.4pt" to="401.5pt,4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1699736</wp:posOffset>
              </wp:positionH>
              <wp:positionV relativeFrom="paragraph">
                <wp:posOffset>1097280</wp:posOffset>
              </wp:positionV>
              <wp:extent cx="5099209" cy="5099208"/>
              <wp:effectExtent l="0" t="0" r="25400" b="25400"/>
              <wp:wrapNone/>
              <wp:docPr id="14" name="直接连接符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99209" cy="509920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230541" id="直接连接符 14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85pt,86.4pt" to="535.35pt,4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3399472" cy="3399472"/>
              <wp:effectExtent l="0" t="0" r="29845" b="29845"/>
              <wp:wrapNone/>
              <wp:docPr id="13" name="直接连接符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399472" cy="339947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79D51C" id="直接连接符 13" o:spid="_x0000_s1026" style="position:absolute;left:0;text-align:lef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6.4pt" to="267.65pt,3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3399472</wp:posOffset>
              </wp:positionH>
              <wp:positionV relativeFrom="paragraph">
                <wp:posOffset>1097280</wp:posOffset>
              </wp:positionV>
              <wp:extent cx="3399473" cy="3399472"/>
              <wp:effectExtent l="0" t="0" r="29845" b="29845"/>
              <wp:wrapNone/>
              <wp:docPr id="12" name="直接连接符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99473" cy="339947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64D646" id="直接连接符 1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5pt,86.4pt" to="535.35pt,3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1097280</wp:posOffset>
              </wp:positionV>
              <wp:extent cx="1699736" cy="1699736"/>
              <wp:effectExtent l="0" t="0" r="34290" b="34290"/>
              <wp:wrapNone/>
              <wp:docPr id="11" name="直接连接符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699736" cy="169973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512AE9" id="直接连接符 11" o:spid="_x0000_s1026" style="position:absolute;left:0;text-align:lef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6.4pt" to="133.85pt,2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5099209</wp:posOffset>
              </wp:positionH>
              <wp:positionV relativeFrom="paragraph">
                <wp:posOffset>1097280</wp:posOffset>
              </wp:positionV>
              <wp:extent cx="1699736" cy="1699736"/>
              <wp:effectExtent l="0" t="0" r="34290" b="3429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99736" cy="169973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0270AA" id="直接连接符 10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5pt,86.4pt" to="535.35pt,2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5949076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9" name="直接连接符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0B8265" id="直接连接符 9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45pt,86.4pt" to="468.4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4249341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8" name="直接连接符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ADF3D5" id="直接连接符 8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6pt,86.4pt" to="334.6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2549604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7" name="直接连接符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C1D7DD" id="直接连接符 7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75pt,86.4pt" to="200.75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849868</wp:posOffset>
              </wp:positionH>
              <wp:positionV relativeFrom="paragraph">
                <wp:posOffset>1097280</wp:posOffset>
              </wp:positionV>
              <wp:extent cx="0" cy="8498682"/>
              <wp:effectExtent l="0" t="0" r="19050" b="36195"/>
              <wp:wrapNone/>
              <wp:docPr id="6" name="直接连接符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49868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4B1984" id="直接连接符 6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9pt,86.4pt" to="66.9pt,7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5346620</wp:posOffset>
              </wp:positionV>
              <wp:extent cx="6798945" cy="0"/>
              <wp:effectExtent l="0" t="0" r="20955" b="1905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904B48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21pt" to="535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3646884</wp:posOffset>
              </wp:positionV>
              <wp:extent cx="6798945" cy="0"/>
              <wp:effectExtent l="0" t="0" r="20955" b="1905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A98BBE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87.15pt" to="535.35pt,2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1947148</wp:posOffset>
              </wp:positionV>
              <wp:extent cx="6798945" cy="0"/>
              <wp:effectExtent l="0" t="0" r="20955" b="1905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89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D1E900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3.3pt" to="535.35pt,1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" strokecolor="#4579b8 [3044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HevgIzi6qTCWsxhWpcrc6O+7FFHEeUgeBC2fzWa9pZ2zZFThP4OW4M0J3VILFMsg9ZqfH8bkiOcGhwOjH0fw2Q==" w:salt="maHzye0p0S44GKFlA4xZHw=="/>
  <w:defaultTabStop w:val="420"/>
  <w:drawingGridHorizontalSpacing w:val="2677"/>
  <w:drawingGridVerticalSpacing w:val="134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lligraphyBook" w:val="CharacterColor=255;CharacterOutline=1;FontName=华文行楷;IsSystemFont=1;GridLineColor=0;GridBorderLineWeight=1;GridInsideLineStyle=4;ColCount=4;RowCount=5;Repeat=0;PageOrientation=0;GridStyle=0;TextDirection=0;MaxCharNumber=100;Text=三十功名尘与土八十里路云和月;DocumentVersion=100;"/>
  </w:docVars>
  <w:rsids>
    <w:rsidRoot w:val="002C4CC0"/>
    <w:rsid w:val="00122795"/>
    <w:rsid w:val="002C4CC0"/>
    <w:rsid w:val="004854BC"/>
    <w:rsid w:val="00772C90"/>
    <w:rsid w:val="008748BF"/>
    <w:rsid w:val="00A5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5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5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Office15\CLGRTEMP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CLGRTEMP</Template>
  <TotalTime>0</TotalTime>
  <Pages>1</Pages>
  <Words>2</Words>
  <Characters>18</Characters>
  <Application>Microsoft Office Word</Application>
  <DocSecurity>8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2014-01-02T06:31:00Z</dcterms:created>
  <dcterms:modified xsi:type="dcterms:W3CDTF">2014-01-02T07:30:00Z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ype">
    <vt:lpwstr>Microsoft Calligraphy</vt:lpwstr>
  </property>
</Properties>
</file>